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7BB35629" w14:textId="77777777" w:rsidTr="00987DB5">
        <w:tc>
          <w:tcPr>
            <w:tcW w:w="9498" w:type="dxa"/>
          </w:tcPr>
          <w:p w14:paraId="7BB35623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7BB3563E" wp14:editId="7BB3563F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BB35624" w14:textId="77777777" w:rsidR="00116CBB" w:rsidRPr="00053BD0" w:rsidRDefault="00116CBB" w:rsidP="00116CBB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7BB35625" w14:textId="77777777" w:rsidR="00116CBB" w:rsidRDefault="00116CBB" w:rsidP="00116CB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7BB35626" w14:textId="77777777" w:rsidR="00053BD0" w:rsidRPr="00053BD0" w:rsidRDefault="00116CBB" w:rsidP="00116CBB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7BB35627" w14:textId="77777777" w:rsidR="00E95191" w:rsidRPr="0014780E" w:rsidRDefault="00553D1E" w:rsidP="00E95191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Р А С П О Р Я Ж Е Н И Е</w:t>
            </w:r>
            <w:r w:rsidR="00E95191" w:rsidRPr="0014780E">
              <w:rPr>
                <w:sz w:val="28"/>
                <w:szCs w:val="28"/>
              </w:rPr>
              <w:t xml:space="preserve"> </w:t>
            </w:r>
          </w:p>
          <w:p w14:paraId="7BB35628" w14:textId="77777777" w:rsidR="00E95191" w:rsidRPr="00053BD0" w:rsidRDefault="00E95191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</w:p>
        </w:tc>
      </w:tr>
    </w:tbl>
    <w:p w14:paraId="7BB3562A" w14:textId="7619821B" w:rsidR="00053BD0" w:rsidRPr="001A10C7" w:rsidRDefault="00053BD0" w:rsidP="00053BD0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1A10C7">
        <w:rPr>
          <w:rFonts w:ascii="Times New Roman" w:eastAsia="Times New Roman" w:hAnsi="Times New Roman"/>
          <w:sz w:val="28"/>
          <w:szCs w:val="28"/>
          <w:lang w:eastAsia="ru-RU"/>
        </w:rPr>
        <w:t>от</w:t>
      </w:r>
      <w:r w:rsidR="00AC72C8" w:rsidRPr="001A10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51078D46D3D14E79ADCCFF86B3B57F48"/>
          </w:placeholder>
        </w:sdtPr>
        <w:sdtEndPr/>
        <w:sdtContent>
          <w:r w:rsidR="00DA62F0">
            <w:rPr>
              <w:rFonts w:ascii="Times New Roman" w:hAnsi="Times New Roman"/>
              <w:sz w:val="28"/>
              <w:szCs w:val="28"/>
            </w:rPr>
            <w:t>08 мая 2026 года</w:t>
          </w:r>
        </w:sdtContent>
      </w:sdt>
      <w:r w:rsidR="00AC72C8" w:rsidRPr="001A10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A10C7">
        <w:rPr>
          <w:rFonts w:ascii="Times New Roman" w:eastAsia="Times New Roman" w:hAnsi="Times New Roman"/>
          <w:sz w:val="28"/>
          <w:szCs w:val="28"/>
          <w:lang w:eastAsia="ru-RU"/>
        </w:rPr>
        <w:t>№</w:t>
      </w:r>
      <w:r w:rsidR="00AC72C8" w:rsidRPr="001A10C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sdt>
        <w:sdtPr>
          <w:rPr>
            <w:rFonts w:ascii="Times New Roman" w:hAnsi="Times New Roman"/>
            <w:sz w:val="28"/>
            <w:szCs w:val="28"/>
            <w:u w:val="single"/>
            <w:lang w:val="en-US"/>
          </w:rPr>
          <w:alias w:val="{RegNumber}"/>
          <w:tag w:val="{RegNumber}"/>
          <w:id w:val="1461379670"/>
          <w:placeholder>
            <w:docPart w:val="7E9C804A14EF46AD8E90F3C975BCD7B9"/>
          </w:placeholder>
        </w:sdtPr>
        <w:sdtEndPr/>
        <w:sdtContent>
          <w:bookmarkStart w:id="0" w:name="_GoBack"/>
          <w:r w:rsidR="00DA62F0" w:rsidRPr="00DA62F0">
            <w:rPr>
              <w:rFonts w:ascii="Times New Roman" w:hAnsi="Times New Roman"/>
              <w:sz w:val="28"/>
              <w:szCs w:val="28"/>
            </w:rPr>
            <w:t>5-р</w:t>
          </w:r>
          <w:bookmarkEnd w:id="0"/>
        </w:sdtContent>
      </w:sdt>
    </w:p>
    <w:p w14:paraId="7BB3562B" w14:textId="77777777" w:rsidR="00053BD0" w:rsidRPr="00053BD0" w:rsidRDefault="00053BD0" w:rsidP="00053BD0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7BB3562C" w14:textId="29F4B4C3" w:rsidR="00E95191" w:rsidRDefault="008D416B" w:rsidP="001A10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A10C7">
        <w:rPr>
          <w:rFonts w:ascii="Times New Roman" w:hAnsi="Times New Roman"/>
          <w:b/>
          <w:sz w:val="28"/>
          <w:szCs w:val="28"/>
        </w:rPr>
        <w:t xml:space="preserve">Об организации работы по списанию администрацией </w:t>
      </w:r>
      <w:r w:rsidR="001A10C7">
        <w:rPr>
          <w:rFonts w:ascii="Times New Roman" w:hAnsi="Times New Roman"/>
          <w:b/>
          <w:sz w:val="28"/>
          <w:szCs w:val="28"/>
        </w:rPr>
        <w:br/>
      </w:r>
      <w:r w:rsidRPr="001A10C7">
        <w:rPr>
          <w:rFonts w:ascii="Times New Roman" w:hAnsi="Times New Roman"/>
          <w:b/>
          <w:sz w:val="28"/>
          <w:szCs w:val="28"/>
        </w:rPr>
        <w:t xml:space="preserve">муниципального образования Ногликский муниципальный округ Сахалинской области начисленных и неуплаченных сумм </w:t>
      </w:r>
      <w:r w:rsidR="001A10C7">
        <w:rPr>
          <w:rFonts w:ascii="Times New Roman" w:hAnsi="Times New Roman"/>
          <w:b/>
          <w:sz w:val="28"/>
          <w:szCs w:val="28"/>
        </w:rPr>
        <w:br/>
      </w:r>
      <w:r w:rsidRPr="001A10C7">
        <w:rPr>
          <w:rFonts w:ascii="Times New Roman" w:hAnsi="Times New Roman"/>
          <w:b/>
          <w:sz w:val="28"/>
          <w:szCs w:val="28"/>
        </w:rPr>
        <w:t>неустоек (штрафов, пеней)</w:t>
      </w:r>
    </w:p>
    <w:p w14:paraId="6328A953" w14:textId="77777777" w:rsidR="001A10C7" w:rsidRPr="001A10C7" w:rsidRDefault="001A10C7" w:rsidP="001A10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525D592" w14:textId="2679F356" w:rsidR="00353634" w:rsidRPr="001A10C7" w:rsidRDefault="00353634" w:rsidP="001A10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10C7">
        <w:rPr>
          <w:rFonts w:ascii="Times New Roman" w:hAnsi="Times New Roman"/>
          <w:sz w:val="28"/>
          <w:szCs w:val="28"/>
        </w:rPr>
        <w:t xml:space="preserve">В целях реализации Федерального </w:t>
      </w:r>
      <w:hyperlink r:id="rId7" w:history="1">
        <w:r w:rsidRPr="001A10C7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закона</w:t>
        </w:r>
      </w:hyperlink>
      <w:r w:rsidRPr="001A10C7">
        <w:rPr>
          <w:rFonts w:ascii="Times New Roman" w:hAnsi="Times New Roman"/>
          <w:sz w:val="28"/>
          <w:szCs w:val="28"/>
        </w:rPr>
        <w:t xml:space="preserve"> от 05</w:t>
      </w:r>
      <w:r w:rsidR="001A10C7">
        <w:rPr>
          <w:rFonts w:ascii="Times New Roman" w:hAnsi="Times New Roman"/>
          <w:sz w:val="28"/>
          <w:szCs w:val="28"/>
        </w:rPr>
        <w:t>.04.</w:t>
      </w:r>
      <w:r w:rsidRPr="001A10C7">
        <w:rPr>
          <w:rFonts w:ascii="Times New Roman" w:hAnsi="Times New Roman"/>
          <w:sz w:val="28"/>
          <w:szCs w:val="28"/>
        </w:rPr>
        <w:t xml:space="preserve">2013 № 44-ФЗ </w:t>
      </w:r>
      <w:r w:rsidR="001A10C7">
        <w:rPr>
          <w:rFonts w:ascii="Times New Roman" w:hAnsi="Times New Roman"/>
          <w:sz w:val="28"/>
          <w:szCs w:val="28"/>
        </w:rPr>
        <w:br/>
      </w:r>
      <w:r w:rsidRPr="001A10C7">
        <w:rPr>
          <w:rFonts w:ascii="Times New Roman" w:hAnsi="Times New Roman"/>
          <w:sz w:val="28"/>
          <w:szCs w:val="28"/>
        </w:rPr>
        <w:t xml:space="preserve">«О контрактной системе в сфере закупок товаров (работ, услуг) </w:t>
      </w:r>
      <w:r w:rsidR="001A10C7">
        <w:rPr>
          <w:rFonts w:ascii="Times New Roman" w:hAnsi="Times New Roman"/>
          <w:sz w:val="28"/>
          <w:szCs w:val="28"/>
        </w:rPr>
        <w:br/>
      </w:r>
      <w:r w:rsidRPr="001A10C7">
        <w:rPr>
          <w:rFonts w:ascii="Times New Roman" w:hAnsi="Times New Roman"/>
          <w:sz w:val="28"/>
          <w:szCs w:val="28"/>
        </w:rPr>
        <w:t xml:space="preserve">для государственных и муниципальных нужд», </w:t>
      </w:r>
      <w:hyperlink r:id="rId8" w:history="1">
        <w:r w:rsidRPr="001A10C7">
          <w:rPr>
            <w:rStyle w:val="a8"/>
            <w:rFonts w:ascii="Times New Roman" w:hAnsi="Times New Roman"/>
            <w:color w:val="auto"/>
            <w:sz w:val="28"/>
            <w:szCs w:val="28"/>
            <w:u w:val="none"/>
          </w:rPr>
          <w:t>постановления</w:t>
        </w:r>
      </w:hyperlink>
      <w:r w:rsidRPr="001A10C7">
        <w:rPr>
          <w:rFonts w:ascii="Times New Roman" w:hAnsi="Times New Roman"/>
          <w:sz w:val="28"/>
          <w:szCs w:val="28"/>
        </w:rPr>
        <w:t xml:space="preserve"> Правительства Российской Федерации от 04</w:t>
      </w:r>
      <w:r w:rsidR="001A10C7">
        <w:rPr>
          <w:rFonts w:ascii="Times New Roman" w:hAnsi="Times New Roman"/>
          <w:sz w:val="28"/>
          <w:szCs w:val="28"/>
        </w:rPr>
        <w:t>.07.</w:t>
      </w:r>
      <w:r w:rsidRPr="001A10C7">
        <w:rPr>
          <w:rFonts w:ascii="Times New Roman" w:hAnsi="Times New Roman"/>
          <w:sz w:val="28"/>
          <w:szCs w:val="28"/>
        </w:rPr>
        <w:t>2018 № 783 «О списании начисленных поставщику (подрядчику, исполнителю), но не списанных заказчиком сумм неустоек (штрафов, пеней) в связи с неисполнением или ненадлежащим исполнением обязательств, предусмотренных контрактом»</w:t>
      </w:r>
      <w:r w:rsidR="00C41725" w:rsidRPr="001A10C7">
        <w:rPr>
          <w:rFonts w:ascii="Times New Roman" w:hAnsi="Times New Roman"/>
          <w:sz w:val="28"/>
          <w:szCs w:val="28"/>
        </w:rPr>
        <w:t xml:space="preserve">, руководствуясь </w:t>
      </w:r>
      <w:r w:rsidR="001A10C7">
        <w:rPr>
          <w:rFonts w:ascii="Times New Roman" w:hAnsi="Times New Roman"/>
          <w:sz w:val="28"/>
          <w:szCs w:val="28"/>
        </w:rPr>
        <w:br/>
      </w:r>
      <w:r w:rsidR="00C41725" w:rsidRPr="001A10C7">
        <w:rPr>
          <w:rFonts w:ascii="Times New Roman" w:hAnsi="Times New Roman"/>
          <w:sz w:val="28"/>
          <w:szCs w:val="28"/>
        </w:rPr>
        <w:t>ч. 2 ст. 61</w:t>
      </w:r>
      <w:r w:rsidR="00C41725" w:rsidRPr="001A10C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C41725" w:rsidRPr="001A10C7">
        <w:rPr>
          <w:rFonts w:ascii="Times New Roman" w:hAnsi="Times New Roman"/>
          <w:sz w:val="28"/>
          <w:szCs w:val="28"/>
        </w:rPr>
        <w:t>Федерального закона от 20.03.2025 № 33-ФЗ «Об общих принципах организации местного самоуправления в единой системе публичной власти»:</w:t>
      </w:r>
    </w:p>
    <w:p w14:paraId="677EEC99" w14:textId="77777777" w:rsidR="00353634" w:rsidRPr="001A10C7" w:rsidRDefault="00353634" w:rsidP="001A10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10C7">
        <w:rPr>
          <w:rFonts w:ascii="Times New Roman" w:hAnsi="Times New Roman"/>
          <w:sz w:val="28"/>
          <w:szCs w:val="28"/>
        </w:rPr>
        <w:t>1. Утвердить Порядок организации работы по списанию администрацией муниципального образования Ногликский муниципальный округ Сахалинской области начисленных и неуплаченных сумм неустоек (штрафов, пеней) (прилагается).</w:t>
      </w:r>
    </w:p>
    <w:p w14:paraId="0B478A05" w14:textId="295D855F" w:rsidR="00353634" w:rsidRPr="001A10C7" w:rsidRDefault="00353634" w:rsidP="001A10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10C7">
        <w:rPr>
          <w:rFonts w:ascii="Times New Roman" w:hAnsi="Times New Roman"/>
          <w:sz w:val="28"/>
          <w:szCs w:val="28"/>
        </w:rPr>
        <w:t>2 Разместить настоящее распоряжение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7BB35636" w14:textId="2F78F014" w:rsidR="008629FA" w:rsidRPr="001A10C7" w:rsidRDefault="00353634" w:rsidP="001A10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A10C7">
        <w:rPr>
          <w:rFonts w:ascii="Times New Roman" w:hAnsi="Times New Roman"/>
          <w:sz w:val="28"/>
          <w:szCs w:val="28"/>
        </w:rPr>
        <w:t xml:space="preserve">3. Контроль за исполнением настоящего распоряжения оставляю </w:t>
      </w:r>
      <w:r w:rsidR="001A10C7">
        <w:rPr>
          <w:rFonts w:ascii="Times New Roman" w:hAnsi="Times New Roman"/>
          <w:sz w:val="28"/>
          <w:szCs w:val="28"/>
        </w:rPr>
        <w:br/>
      </w:r>
      <w:r w:rsidRPr="001A10C7">
        <w:rPr>
          <w:rFonts w:ascii="Times New Roman" w:hAnsi="Times New Roman"/>
          <w:sz w:val="28"/>
          <w:szCs w:val="28"/>
        </w:rPr>
        <w:t>за собой.</w:t>
      </w:r>
    </w:p>
    <w:p w14:paraId="69C1D90A" w14:textId="737C734C" w:rsidR="001A10C7" w:rsidRDefault="001A10C7" w:rsidP="001A10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391B9DAB" w14:textId="77777777" w:rsidR="001A10C7" w:rsidRPr="00D12794" w:rsidRDefault="001A10C7" w:rsidP="001A10C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06F9418" w14:textId="77777777" w:rsidR="008D416B" w:rsidRDefault="008D416B" w:rsidP="001A10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Мэр муниципального образования</w:t>
      </w:r>
    </w:p>
    <w:p w14:paraId="0391471F" w14:textId="3FD9F1C3" w:rsidR="008D416B" w:rsidRPr="008629FA" w:rsidRDefault="008D416B" w:rsidP="001A10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 м</w:t>
      </w:r>
      <w:r w:rsidR="001A10C7">
        <w:rPr>
          <w:rFonts w:ascii="Times New Roman" w:hAnsi="Times New Roman"/>
          <w:sz w:val="28"/>
          <w:szCs w:val="28"/>
        </w:rPr>
        <w:t>униципальный округ</w:t>
      </w:r>
    </w:p>
    <w:p w14:paraId="77622109" w14:textId="4FA880CF" w:rsidR="008D416B" w:rsidRPr="00D12794" w:rsidRDefault="008D416B" w:rsidP="001A10C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1A10C7" w:rsidRPr="001A10C7">
        <w:rPr>
          <w:rFonts w:ascii="Times New Roman" w:hAnsi="Times New Roman"/>
          <w:sz w:val="28"/>
          <w:szCs w:val="28"/>
        </w:rPr>
        <w:t xml:space="preserve"> </w:t>
      </w:r>
      <w:r w:rsidR="001A10C7">
        <w:rPr>
          <w:rFonts w:ascii="Times New Roman" w:hAnsi="Times New Roman"/>
          <w:sz w:val="28"/>
          <w:szCs w:val="28"/>
        </w:rPr>
        <w:tab/>
      </w:r>
      <w:r w:rsidR="001A10C7">
        <w:rPr>
          <w:rFonts w:ascii="Times New Roman" w:hAnsi="Times New Roman"/>
          <w:sz w:val="28"/>
          <w:szCs w:val="28"/>
        </w:rPr>
        <w:tab/>
      </w:r>
      <w:r w:rsidR="001A10C7">
        <w:rPr>
          <w:rFonts w:ascii="Times New Roman" w:hAnsi="Times New Roman"/>
          <w:sz w:val="28"/>
          <w:szCs w:val="28"/>
        </w:rPr>
        <w:tab/>
      </w:r>
      <w:r w:rsidR="001A10C7">
        <w:rPr>
          <w:rFonts w:ascii="Times New Roman" w:hAnsi="Times New Roman"/>
          <w:sz w:val="28"/>
          <w:szCs w:val="28"/>
        </w:rPr>
        <w:tab/>
      </w:r>
      <w:r w:rsidR="001A10C7">
        <w:rPr>
          <w:rFonts w:ascii="Times New Roman" w:hAnsi="Times New Roman"/>
          <w:sz w:val="28"/>
          <w:szCs w:val="28"/>
        </w:rPr>
        <w:tab/>
      </w:r>
      <w:r w:rsidR="001A10C7">
        <w:rPr>
          <w:rFonts w:ascii="Times New Roman" w:hAnsi="Times New Roman"/>
          <w:sz w:val="28"/>
          <w:szCs w:val="28"/>
        </w:rPr>
        <w:tab/>
      </w:r>
      <w:r w:rsidR="001A10C7">
        <w:rPr>
          <w:rFonts w:ascii="Times New Roman" w:hAnsi="Times New Roman"/>
          <w:sz w:val="28"/>
          <w:szCs w:val="28"/>
        </w:rPr>
        <w:tab/>
        <w:t xml:space="preserve">        С.В. Гурьянов</w:t>
      </w:r>
    </w:p>
    <w:sectPr w:rsidR="008D416B" w:rsidRPr="00D12794" w:rsidSect="00C41725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D9775C" w14:textId="77777777" w:rsidR="002C2AA1" w:rsidRDefault="002C2AA1" w:rsidP="00E95191">
      <w:pPr>
        <w:spacing w:after="0" w:line="240" w:lineRule="auto"/>
      </w:pPr>
      <w:r>
        <w:separator/>
      </w:r>
    </w:p>
  </w:endnote>
  <w:endnote w:type="continuationSeparator" w:id="0">
    <w:p w14:paraId="4C38EEDF" w14:textId="77777777" w:rsidR="002C2AA1" w:rsidRDefault="002C2AA1" w:rsidP="00E951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7DE9A8" w14:textId="77777777" w:rsidR="002C2AA1" w:rsidRDefault="002C2AA1" w:rsidP="00E95191">
      <w:pPr>
        <w:spacing w:after="0" w:line="240" w:lineRule="auto"/>
      </w:pPr>
      <w:r>
        <w:separator/>
      </w:r>
    </w:p>
  </w:footnote>
  <w:footnote w:type="continuationSeparator" w:id="0">
    <w:p w14:paraId="31E9938E" w14:textId="77777777" w:rsidR="002C2AA1" w:rsidRDefault="002C2AA1" w:rsidP="00E951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116CBB"/>
    <w:rsid w:val="00185FEC"/>
    <w:rsid w:val="001A10C7"/>
    <w:rsid w:val="001E1F9F"/>
    <w:rsid w:val="002C2AA1"/>
    <w:rsid w:val="003043FF"/>
    <w:rsid w:val="00353634"/>
    <w:rsid w:val="003E4257"/>
    <w:rsid w:val="00520CBF"/>
    <w:rsid w:val="00553D1E"/>
    <w:rsid w:val="008629FA"/>
    <w:rsid w:val="00880D50"/>
    <w:rsid w:val="008D416B"/>
    <w:rsid w:val="008F363F"/>
    <w:rsid w:val="00931E14"/>
    <w:rsid w:val="00983810"/>
    <w:rsid w:val="00987DB5"/>
    <w:rsid w:val="00AC72C8"/>
    <w:rsid w:val="00B10ED9"/>
    <w:rsid w:val="00B25688"/>
    <w:rsid w:val="00C02849"/>
    <w:rsid w:val="00C41725"/>
    <w:rsid w:val="00D12794"/>
    <w:rsid w:val="00D67BD8"/>
    <w:rsid w:val="00DA62F0"/>
    <w:rsid w:val="00DF7897"/>
    <w:rsid w:val="00E37B8A"/>
    <w:rsid w:val="00E609BC"/>
    <w:rsid w:val="00E95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B35623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E95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95191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E951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95191"/>
    <w:rPr>
      <w:sz w:val="22"/>
      <w:szCs w:val="22"/>
      <w:lang w:eastAsia="en-US"/>
    </w:rPr>
  </w:style>
  <w:style w:type="character" w:styleId="a8">
    <w:name w:val="Hyperlink"/>
    <w:basedOn w:val="a0"/>
    <w:uiPriority w:val="99"/>
    <w:unhideWhenUsed/>
    <w:rsid w:val="00353634"/>
    <w:rPr>
      <w:color w:val="0563C1" w:themeColor="hyperlink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DA62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A62F0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2869&amp;dst=100027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LAW&amp;n=494990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1078D46D3D14E79ADCCFF86B3B57F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9C9F2CC-F99C-4AAD-88AE-19D5439BDE1A}"/>
      </w:docPartPr>
      <w:docPartBody>
        <w:p w:rsidR="006A28C8" w:rsidRDefault="003B1F49" w:rsidP="003B1F49">
          <w:pPr>
            <w:pStyle w:val="51078D46D3D14E79ADCCFF86B3B57F48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E9C804A14EF46AD8E90F3C975BCD7B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F451DAE-A42D-4C37-B4BE-7E2A51B7DBF0}"/>
      </w:docPartPr>
      <w:docPartBody>
        <w:p w:rsidR="006A28C8" w:rsidRDefault="003B1F49" w:rsidP="003B1F49">
          <w:pPr>
            <w:pStyle w:val="7E9C804A14EF46AD8E90F3C975BCD7B9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1D6454"/>
    <w:rsid w:val="00304C06"/>
    <w:rsid w:val="003B1F49"/>
    <w:rsid w:val="006A28C8"/>
    <w:rsid w:val="00C95804"/>
    <w:rsid w:val="00CD5D84"/>
    <w:rsid w:val="00CF73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B1F49"/>
    <w:rPr>
      <w:color w:val="808080"/>
    </w:rPr>
  </w:style>
  <w:style w:type="paragraph" w:customStyle="1" w:styleId="ABB9B42D26BA4025892D3735622A2C7B">
    <w:name w:val="ABB9B42D26BA4025892D3735622A2C7B"/>
    <w:rsid w:val="003B1F49"/>
  </w:style>
  <w:style w:type="paragraph" w:customStyle="1" w:styleId="289F1C9978FC4EEBA64A62483024F626">
    <w:name w:val="289F1C9978FC4EEBA64A62483024F626"/>
    <w:rsid w:val="003B1F49"/>
  </w:style>
  <w:style w:type="paragraph" w:customStyle="1" w:styleId="51078D46D3D14E79ADCCFF86B3B57F48">
    <w:name w:val="51078D46D3D14E79ADCCFF86B3B57F48"/>
    <w:rsid w:val="003B1F49"/>
  </w:style>
  <w:style w:type="paragraph" w:customStyle="1" w:styleId="7E9C804A14EF46AD8E90F3C975BCD7B9">
    <w:name w:val="7E9C804A14EF46AD8E90F3C975BCD7B9"/>
    <w:rsid w:val="003B1F49"/>
  </w:style>
  <w:style w:type="paragraph" w:customStyle="1" w:styleId="7CAB8E1661444231A9E2D31EB5BA034C">
    <w:name w:val="7CAB8E1661444231A9E2D31EB5BA034C"/>
    <w:rsid w:val="003B1F49"/>
  </w:style>
  <w:style w:type="paragraph" w:customStyle="1" w:styleId="2D2EDFC16F6544AFB20EEEFF97F68F4B">
    <w:name w:val="2D2EDFC16F6544AFB20EEEFF97F68F4B"/>
    <w:rsid w:val="003B1F49"/>
  </w:style>
  <w:style w:type="paragraph" w:customStyle="1" w:styleId="51078D46D3D14E79ADCCFF86B3B57F481">
    <w:name w:val="51078D46D3D14E79ADCCFF86B3B57F481"/>
    <w:rsid w:val="003B1F49"/>
    <w:rPr>
      <w:rFonts w:ascii="Calibri" w:eastAsia="Calibri" w:hAnsi="Calibri" w:cs="Times New Roman"/>
      <w:lang w:eastAsia="en-US"/>
    </w:rPr>
  </w:style>
  <w:style w:type="paragraph" w:customStyle="1" w:styleId="7E9C804A14EF46AD8E90F3C975BCD7B91">
    <w:name w:val="7E9C804A14EF46AD8E90F3C975BCD7B91"/>
    <w:rsid w:val="003B1F49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53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10</cp:revision>
  <cp:lastPrinted>2026-05-07T23:13:00Z</cp:lastPrinted>
  <dcterms:created xsi:type="dcterms:W3CDTF">2020-04-07T04:48:00Z</dcterms:created>
  <dcterms:modified xsi:type="dcterms:W3CDTF">2026-05-07T23:13:00Z</dcterms:modified>
</cp:coreProperties>
</file>